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E56" w:rsidRDefault="00C76E56" w:rsidP="0045477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76E56" w:rsidRDefault="00C76E56" w:rsidP="004547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C76E56" w:rsidRDefault="00C76E56" w:rsidP="00454772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C76E56" w:rsidRDefault="00C76E56" w:rsidP="00454772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C76E56">
        <w:tc>
          <w:tcPr>
            <w:tcW w:w="1384" w:type="dxa"/>
            <w:vMerge w:val="restart"/>
            <w:vAlign w:val="center"/>
          </w:tcPr>
          <w:p w:rsidR="00C76E56" w:rsidRDefault="00C76E56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C76E56" w:rsidRDefault="00C76E56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C76E56" w:rsidRDefault="00C76E56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C76E56" w:rsidRDefault="00C76E56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C76E56" w:rsidRDefault="00C76E56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C76E56" w:rsidRDefault="00C76E56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C76E56" w:rsidRDefault="00C76E56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C76E56" w:rsidRDefault="00C76E56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C76E56" w:rsidRDefault="00C76E56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76E56">
        <w:tc>
          <w:tcPr>
            <w:tcW w:w="1384" w:type="dxa"/>
            <w:vMerge/>
            <w:vAlign w:val="center"/>
          </w:tcPr>
          <w:p w:rsidR="00C76E56" w:rsidRDefault="00C76E5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C76E56" w:rsidRDefault="00C76E5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C76E56" w:rsidRPr="00296FE8" w:rsidRDefault="00C76E56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76E56" w:rsidRPr="00296FE8" w:rsidRDefault="00C76E56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C76E56" w:rsidRPr="00296FE8" w:rsidRDefault="00C76E56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C76E56" w:rsidRPr="00296FE8" w:rsidRDefault="00C76E56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C76E56" w:rsidRPr="00296FE8" w:rsidRDefault="00C76E56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76E56" w:rsidRPr="00296FE8" w:rsidRDefault="00C76E56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C76E56" w:rsidRPr="00296FE8" w:rsidRDefault="00C76E56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C76E56" w:rsidRDefault="00C76E5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76E56" w:rsidRDefault="00C76E5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76E56" w:rsidRDefault="00C76E56">
            <w:pPr>
              <w:rPr>
                <w:lang w:eastAsia="en-US"/>
              </w:rPr>
            </w:pPr>
          </w:p>
        </w:tc>
      </w:tr>
      <w:tr w:rsidR="00C76E56">
        <w:trPr>
          <w:trHeight w:val="2447"/>
        </w:trPr>
        <w:tc>
          <w:tcPr>
            <w:tcW w:w="1384" w:type="dxa"/>
          </w:tcPr>
          <w:p w:rsidR="00C76E56" w:rsidRPr="00296FE8" w:rsidRDefault="00C76E56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Коротких С.Н.</w:t>
            </w:r>
          </w:p>
        </w:tc>
        <w:tc>
          <w:tcPr>
            <w:tcW w:w="1602" w:type="dxa"/>
          </w:tcPr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«Шибаев-ский детский сад</w:t>
            </w:r>
            <w:r w:rsidRPr="00296FE8">
              <w:rPr>
                <w:color w:val="333333"/>
                <w:lang w:eastAsia="en-US"/>
              </w:rPr>
              <w:t xml:space="preserve"> «Росинка»</w:t>
            </w:r>
          </w:p>
        </w:tc>
        <w:tc>
          <w:tcPr>
            <w:tcW w:w="1079" w:type="dxa"/>
          </w:tcPr>
          <w:p w:rsidR="00C76E56" w:rsidRDefault="00C76E56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C76E56" w:rsidRDefault="00C76E56" w:rsidP="00A4574E">
            <w:pPr>
              <w:rPr>
                <w:lang w:eastAsia="en-US"/>
              </w:rPr>
            </w:pPr>
          </w:p>
          <w:p w:rsidR="00C76E56" w:rsidRDefault="00C76E56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2)Квар-тира</w:t>
            </w:r>
          </w:p>
          <w:p w:rsidR="00C76E56" w:rsidRDefault="00C76E56" w:rsidP="00A4574E">
            <w:pPr>
              <w:rPr>
                <w:lang w:eastAsia="en-US"/>
              </w:rPr>
            </w:pPr>
          </w:p>
          <w:p w:rsidR="00C76E56" w:rsidRDefault="00C76E56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3)Земе</w:t>
            </w:r>
          </w:p>
          <w:p w:rsidR="00C76E56" w:rsidRDefault="00C76E56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  <w:p w:rsidR="00C76E56" w:rsidRDefault="00C76E56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4) Земель-ный участок</w:t>
            </w:r>
          </w:p>
        </w:tc>
        <w:tc>
          <w:tcPr>
            <w:tcW w:w="1080" w:type="dxa"/>
          </w:tcPr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296FE8">
              <w:rPr>
                <w:color w:val="333333"/>
                <w:lang w:eastAsia="en-US"/>
              </w:rPr>
              <w:t xml:space="preserve">олевая </w:t>
            </w:r>
          </w:p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½ </w:t>
            </w:r>
          </w:p>
          <w:p w:rsidR="00C76E56" w:rsidRPr="00296FE8" w:rsidRDefault="00C76E56" w:rsidP="00ED27D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296FE8">
              <w:rPr>
                <w:color w:val="333333"/>
                <w:lang w:eastAsia="en-US"/>
              </w:rPr>
              <w:t xml:space="preserve">олевая </w:t>
            </w:r>
          </w:p>
          <w:p w:rsidR="00C76E56" w:rsidRPr="00296FE8" w:rsidRDefault="00C76E56" w:rsidP="00ED27D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½ </w:t>
            </w:r>
          </w:p>
          <w:p w:rsidR="00C76E56" w:rsidRDefault="00C76E56" w:rsidP="00DF033A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Индивидуаль-ная</w:t>
            </w:r>
          </w:p>
          <w:p w:rsidR="00C76E56" w:rsidRDefault="00C76E56" w:rsidP="00DF033A">
            <w:pPr>
              <w:rPr>
                <w:color w:val="333333"/>
                <w:lang w:eastAsia="en-US"/>
              </w:rPr>
            </w:pPr>
          </w:p>
          <w:p w:rsidR="00C76E56" w:rsidRPr="00296FE8" w:rsidRDefault="00C76E56" w:rsidP="00DF033A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Индивидуаль-ная</w:t>
            </w:r>
          </w:p>
        </w:tc>
        <w:tc>
          <w:tcPr>
            <w:tcW w:w="1080" w:type="dxa"/>
          </w:tcPr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47,1</w:t>
            </w:r>
          </w:p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</w:p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</w:p>
          <w:p w:rsidR="00C76E56" w:rsidRDefault="00C76E56" w:rsidP="00DF033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44,4</w:t>
            </w:r>
          </w:p>
          <w:p w:rsidR="00C76E56" w:rsidRDefault="00C76E56" w:rsidP="00DF033A">
            <w:pPr>
              <w:rPr>
                <w:color w:val="333333"/>
                <w:lang w:eastAsia="en-US"/>
              </w:rPr>
            </w:pPr>
          </w:p>
          <w:p w:rsidR="00C76E56" w:rsidRDefault="00C76E56" w:rsidP="00DF033A">
            <w:pPr>
              <w:rPr>
                <w:color w:val="333333"/>
                <w:lang w:eastAsia="en-US"/>
              </w:rPr>
            </w:pPr>
          </w:p>
          <w:p w:rsidR="00C76E56" w:rsidRDefault="00C76E56" w:rsidP="00DF033A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1343</w:t>
            </w:r>
          </w:p>
          <w:p w:rsidR="00C76E56" w:rsidRDefault="00C76E56" w:rsidP="00DF033A">
            <w:pPr>
              <w:rPr>
                <w:color w:val="333333"/>
                <w:lang w:eastAsia="en-US"/>
              </w:rPr>
            </w:pPr>
          </w:p>
          <w:p w:rsidR="00C76E56" w:rsidRDefault="00C76E56" w:rsidP="00DF033A">
            <w:pPr>
              <w:rPr>
                <w:color w:val="333333"/>
                <w:lang w:eastAsia="en-US"/>
              </w:rPr>
            </w:pPr>
          </w:p>
          <w:p w:rsidR="00C76E56" w:rsidRDefault="00C76E56" w:rsidP="00DF033A">
            <w:pPr>
              <w:rPr>
                <w:color w:val="333333"/>
                <w:lang w:eastAsia="en-US"/>
              </w:rPr>
            </w:pPr>
          </w:p>
          <w:p w:rsidR="00C76E56" w:rsidRPr="00296FE8" w:rsidRDefault="00C76E56" w:rsidP="00DF033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3774000</w:t>
            </w:r>
          </w:p>
        </w:tc>
        <w:tc>
          <w:tcPr>
            <w:tcW w:w="971" w:type="dxa"/>
          </w:tcPr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Россия</w:t>
            </w:r>
          </w:p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</w:p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</w:p>
          <w:p w:rsidR="00C76E56" w:rsidRPr="00296FE8" w:rsidRDefault="00C76E56" w:rsidP="00454772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Россия</w:t>
            </w:r>
          </w:p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</w:p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</w:p>
          <w:p w:rsidR="00C76E56" w:rsidRDefault="00C76E56" w:rsidP="00ED27D5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Россия</w:t>
            </w:r>
          </w:p>
          <w:p w:rsidR="00C76E56" w:rsidRDefault="00C76E56" w:rsidP="00ED27D5">
            <w:pPr>
              <w:rPr>
                <w:color w:val="333333"/>
                <w:lang w:eastAsia="en-US"/>
              </w:rPr>
            </w:pPr>
          </w:p>
          <w:p w:rsidR="00C76E56" w:rsidRDefault="00C76E56" w:rsidP="00ED27D5">
            <w:pPr>
              <w:rPr>
                <w:color w:val="333333"/>
                <w:lang w:eastAsia="en-US"/>
              </w:rPr>
            </w:pPr>
          </w:p>
          <w:p w:rsidR="00C76E56" w:rsidRDefault="00C76E56" w:rsidP="00ED27D5">
            <w:pPr>
              <w:rPr>
                <w:color w:val="333333"/>
                <w:lang w:eastAsia="en-US"/>
              </w:rPr>
            </w:pPr>
          </w:p>
          <w:p w:rsidR="00C76E56" w:rsidRPr="00296FE8" w:rsidRDefault="00C76E56" w:rsidP="002B6A3F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Россия</w:t>
            </w:r>
          </w:p>
          <w:p w:rsidR="00C76E56" w:rsidRPr="00296FE8" w:rsidRDefault="00C76E56" w:rsidP="00ED27D5">
            <w:pPr>
              <w:rPr>
                <w:color w:val="333333"/>
                <w:lang w:eastAsia="en-US"/>
              </w:rPr>
            </w:pPr>
          </w:p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C76E56" w:rsidRDefault="00C76E5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C76E56" w:rsidRPr="00296FE8" w:rsidRDefault="00C76E56" w:rsidP="00296FE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C76E56" w:rsidRDefault="00C76E5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C76E56" w:rsidRPr="00296FE8" w:rsidRDefault="00C76E5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262478,38</w:t>
            </w:r>
          </w:p>
        </w:tc>
        <w:tc>
          <w:tcPr>
            <w:tcW w:w="1740" w:type="dxa"/>
          </w:tcPr>
          <w:p w:rsidR="00C76E56" w:rsidRPr="00296FE8" w:rsidRDefault="00C76E56">
            <w:pPr>
              <w:rPr>
                <w:color w:val="333333"/>
                <w:lang w:val="en-US" w:eastAsia="en-US"/>
              </w:rPr>
            </w:pPr>
          </w:p>
        </w:tc>
      </w:tr>
      <w:tr w:rsidR="00C76E56">
        <w:trPr>
          <w:trHeight w:val="839"/>
        </w:trPr>
        <w:tc>
          <w:tcPr>
            <w:tcW w:w="1384" w:type="dxa"/>
          </w:tcPr>
          <w:p w:rsidR="00C76E56" w:rsidRDefault="00C76E56">
            <w:pPr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C76E56" w:rsidRPr="00296FE8" w:rsidRDefault="00C76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C76E56" w:rsidRPr="00DF033A" w:rsidRDefault="00C76E56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Кварти</w:t>
            </w:r>
            <w:r>
              <w:rPr>
                <w:lang w:eastAsia="en-US"/>
              </w:rPr>
              <w:t>-</w:t>
            </w:r>
            <w:r w:rsidRPr="00DF033A">
              <w:rPr>
                <w:lang w:eastAsia="en-US"/>
              </w:rPr>
              <w:t>ра</w:t>
            </w:r>
          </w:p>
        </w:tc>
        <w:tc>
          <w:tcPr>
            <w:tcW w:w="1080" w:type="dxa"/>
          </w:tcPr>
          <w:p w:rsidR="00C76E56" w:rsidRPr="00DF033A" w:rsidRDefault="00C76E5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½ </w:t>
            </w:r>
          </w:p>
        </w:tc>
        <w:tc>
          <w:tcPr>
            <w:tcW w:w="1080" w:type="dxa"/>
          </w:tcPr>
          <w:p w:rsidR="00C76E56" w:rsidRPr="00DF033A" w:rsidRDefault="00C76E56">
            <w:pPr>
              <w:rPr>
                <w:color w:val="800000"/>
                <w:lang w:eastAsia="en-US"/>
              </w:rPr>
            </w:pPr>
            <w:r w:rsidRPr="00DF033A">
              <w:rPr>
                <w:color w:val="800000"/>
                <w:lang w:eastAsia="en-US"/>
              </w:rPr>
              <w:t>47,1</w:t>
            </w:r>
          </w:p>
        </w:tc>
        <w:tc>
          <w:tcPr>
            <w:tcW w:w="971" w:type="dxa"/>
          </w:tcPr>
          <w:p w:rsidR="00C76E56" w:rsidRPr="00DF033A" w:rsidRDefault="00C76E56">
            <w:pPr>
              <w:rPr>
                <w:color w:val="800000"/>
                <w:lang w:eastAsia="en-US"/>
              </w:rPr>
            </w:pPr>
            <w:r w:rsidRPr="00DF033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C76E56" w:rsidRPr="00DF033A" w:rsidRDefault="00C76E56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C76E56" w:rsidRPr="00DF033A" w:rsidRDefault="00C76E56" w:rsidP="004939CB">
            <w:pPr>
              <w:rPr>
                <w:color w:val="333333"/>
                <w:lang w:eastAsia="en-US"/>
              </w:rPr>
            </w:pPr>
            <w:r w:rsidRPr="00DF033A">
              <w:rPr>
                <w:color w:val="333333"/>
                <w:lang w:eastAsia="en-US"/>
              </w:rPr>
              <w:t>1343</w:t>
            </w:r>
          </w:p>
        </w:tc>
        <w:tc>
          <w:tcPr>
            <w:tcW w:w="1080" w:type="dxa"/>
          </w:tcPr>
          <w:p w:rsidR="00C76E56" w:rsidRPr="00DF033A" w:rsidRDefault="00C76E56" w:rsidP="00296FE8">
            <w:pPr>
              <w:jc w:val="center"/>
              <w:rPr>
                <w:color w:val="333333"/>
                <w:lang w:eastAsia="en-US"/>
              </w:rPr>
            </w:pPr>
            <w:r w:rsidRPr="00DF033A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76E56" w:rsidRPr="00DF033A" w:rsidRDefault="00C76E56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Автомобиль легковой</w:t>
            </w:r>
            <w:r>
              <w:rPr>
                <w:lang w:eastAsia="en-US"/>
              </w:rPr>
              <w:t>:</w:t>
            </w:r>
          </w:p>
          <w:p w:rsidR="00C76E56" w:rsidRPr="00DF033A" w:rsidRDefault="00C76E56" w:rsidP="00296FE8">
            <w:pPr>
              <w:pStyle w:val="ListParagraph"/>
              <w:numPr>
                <w:ilvl w:val="0"/>
                <w:numId w:val="1"/>
              </w:numPr>
              <w:rPr>
                <w:lang w:eastAsia="en-US"/>
              </w:rPr>
            </w:pPr>
            <w:r w:rsidRPr="00DF033A">
              <w:rPr>
                <w:lang w:eastAsia="en-US"/>
              </w:rPr>
              <w:t>ВАЗ</w:t>
            </w:r>
          </w:p>
          <w:p w:rsidR="00C76E56" w:rsidRPr="00DF033A" w:rsidRDefault="00C76E56" w:rsidP="00296FE8">
            <w:pPr>
              <w:pStyle w:val="ListParagraph"/>
              <w:numPr>
                <w:ilvl w:val="0"/>
                <w:numId w:val="1"/>
              </w:numPr>
              <w:rPr>
                <w:lang w:eastAsia="en-US"/>
              </w:rPr>
            </w:pPr>
            <w:r w:rsidRPr="00DF033A">
              <w:rPr>
                <w:lang w:eastAsia="en-US"/>
              </w:rPr>
              <w:t>РЕНО КЛИО</w:t>
            </w:r>
          </w:p>
        </w:tc>
        <w:tc>
          <w:tcPr>
            <w:tcW w:w="1740" w:type="dxa"/>
          </w:tcPr>
          <w:p w:rsidR="00C76E56" w:rsidRPr="00DF033A" w:rsidRDefault="00C76E56">
            <w:pPr>
              <w:rPr>
                <w:lang w:eastAsia="en-US"/>
              </w:rPr>
            </w:pPr>
            <w:r>
              <w:rPr>
                <w:lang w:eastAsia="en-US"/>
              </w:rPr>
              <w:t>303997,18</w:t>
            </w:r>
          </w:p>
        </w:tc>
        <w:tc>
          <w:tcPr>
            <w:tcW w:w="1740" w:type="dxa"/>
          </w:tcPr>
          <w:p w:rsidR="00C76E56" w:rsidRPr="00296FE8" w:rsidRDefault="00C76E56">
            <w:pPr>
              <w:rPr>
                <w:color w:val="800000"/>
                <w:lang w:eastAsia="en-US"/>
              </w:rPr>
            </w:pPr>
          </w:p>
        </w:tc>
      </w:tr>
      <w:tr w:rsidR="00C76E56" w:rsidRPr="00A83AC4">
        <w:tc>
          <w:tcPr>
            <w:tcW w:w="1384" w:type="dxa"/>
          </w:tcPr>
          <w:p w:rsidR="00C76E56" w:rsidRPr="00A83AC4" w:rsidRDefault="00C76E56">
            <w:pPr>
              <w:rPr>
                <w:lang w:eastAsia="en-US"/>
              </w:rPr>
            </w:pPr>
            <w:r w:rsidRPr="00A83AC4"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C76E56" w:rsidRPr="00A83AC4" w:rsidRDefault="00C76E56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C76E56" w:rsidRPr="00DF033A" w:rsidRDefault="00C76E5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C76E56" w:rsidRPr="00DF033A" w:rsidRDefault="00C76E56" w:rsidP="00296FE8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76E56" w:rsidRPr="00DF033A" w:rsidRDefault="00C76E56" w:rsidP="00296FE8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C76E56" w:rsidRPr="00DF033A" w:rsidRDefault="00C76E56" w:rsidP="00296FE8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76E56" w:rsidRPr="00DF033A" w:rsidRDefault="00C76E56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1)Квартира</w:t>
            </w:r>
          </w:p>
          <w:p w:rsidR="00C76E56" w:rsidRPr="00DF033A" w:rsidRDefault="00C76E56">
            <w:pPr>
              <w:rPr>
                <w:lang w:eastAsia="en-US"/>
              </w:rPr>
            </w:pPr>
            <w:r>
              <w:rPr>
                <w:lang w:eastAsia="en-US"/>
              </w:rPr>
              <w:t>2)З</w:t>
            </w:r>
            <w:r w:rsidRPr="00DF033A">
              <w:rPr>
                <w:lang w:eastAsia="en-US"/>
              </w:rPr>
              <w:t>емель-ный участок</w:t>
            </w:r>
          </w:p>
        </w:tc>
        <w:tc>
          <w:tcPr>
            <w:tcW w:w="1080" w:type="dxa"/>
          </w:tcPr>
          <w:p w:rsidR="00C76E56" w:rsidRPr="00DF033A" w:rsidRDefault="00C76E56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47,1</w:t>
            </w:r>
          </w:p>
          <w:p w:rsidR="00C76E56" w:rsidRPr="00DF033A" w:rsidRDefault="00C76E56">
            <w:pPr>
              <w:rPr>
                <w:lang w:eastAsia="en-US"/>
              </w:rPr>
            </w:pPr>
          </w:p>
          <w:p w:rsidR="00C76E56" w:rsidRPr="00DF033A" w:rsidRDefault="00C76E56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1343</w:t>
            </w:r>
          </w:p>
        </w:tc>
        <w:tc>
          <w:tcPr>
            <w:tcW w:w="1080" w:type="dxa"/>
          </w:tcPr>
          <w:p w:rsidR="00C76E56" w:rsidRPr="00DF033A" w:rsidRDefault="00C76E56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Россия</w:t>
            </w:r>
          </w:p>
          <w:p w:rsidR="00C76E56" w:rsidRPr="00DF033A" w:rsidRDefault="00C76E56">
            <w:pPr>
              <w:rPr>
                <w:lang w:eastAsia="en-US"/>
              </w:rPr>
            </w:pPr>
          </w:p>
          <w:p w:rsidR="00C76E56" w:rsidRPr="00DF033A" w:rsidRDefault="00C76E56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76E56" w:rsidRPr="00DF033A" w:rsidRDefault="00C76E56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C76E56" w:rsidRPr="00DF033A" w:rsidRDefault="00C76E5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2105,64</w:t>
            </w:r>
          </w:p>
        </w:tc>
        <w:tc>
          <w:tcPr>
            <w:tcW w:w="1740" w:type="dxa"/>
          </w:tcPr>
          <w:p w:rsidR="00C76E56" w:rsidRPr="00296FE8" w:rsidRDefault="00C76E56">
            <w:pPr>
              <w:rPr>
                <w:color w:val="800000"/>
                <w:lang w:eastAsia="en-US"/>
              </w:rPr>
            </w:pPr>
          </w:p>
        </w:tc>
      </w:tr>
    </w:tbl>
    <w:p w:rsidR="00C76E56" w:rsidRPr="00A83AC4" w:rsidRDefault="00C76E56" w:rsidP="002B6A3F"/>
    <w:sectPr w:rsidR="00C76E56" w:rsidRPr="00A83AC4" w:rsidSect="00A83AC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017DB"/>
    <w:multiLevelType w:val="hybridMultilevel"/>
    <w:tmpl w:val="3B6AAE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772"/>
    <w:rsid w:val="000961B9"/>
    <w:rsid w:val="0018675F"/>
    <w:rsid w:val="002104FC"/>
    <w:rsid w:val="002571EC"/>
    <w:rsid w:val="00296FE8"/>
    <w:rsid w:val="002B6A3F"/>
    <w:rsid w:val="002F50BA"/>
    <w:rsid w:val="002F636F"/>
    <w:rsid w:val="00317F14"/>
    <w:rsid w:val="003C5710"/>
    <w:rsid w:val="004025DA"/>
    <w:rsid w:val="00454772"/>
    <w:rsid w:val="0048739C"/>
    <w:rsid w:val="004939CB"/>
    <w:rsid w:val="004B6389"/>
    <w:rsid w:val="004D5B5E"/>
    <w:rsid w:val="00542BA4"/>
    <w:rsid w:val="00577A82"/>
    <w:rsid w:val="006073CB"/>
    <w:rsid w:val="00735516"/>
    <w:rsid w:val="007D67A2"/>
    <w:rsid w:val="008B7539"/>
    <w:rsid w:val="008C12E4"/>
    <w:rsid w:val="009436F1"/>
    <w:rsid w:val="009457BF"/>
    <w:rsid w:val="00A26C47"/>
    <w:rsid w:val="00A4574E"/>
    <w:rsid w:val="00A674F4"/>
    <w:rsid w:val="00A83AC4"/>
    <w:rsid w:val="00B758AE"/>
    <w:rsid w:val="00C344B4"/>
    <w:rsid w:val="00C76E56"/>
    <w:rsid w:val="00CA60E9"/>
    <w:rsid w:val="00DF033A"/>
    <w:rsid w:val="00E549F0"/>
    <w:rsid w:val="00ED27D5"/>
    <w:rsid w:val="00F6366F"/>
    <w:rsid w:val="00FE5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77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5477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D5B5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59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115</TotalTime>
  <Pages>2</Pages>
  <Words>168</Words>
  <Characters>960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2014-05-13T07:00:00Z</dcterms:created>
  <dcterms:modified xsi:type="dcterms:W3CDTF">2016-04-28T10:11:00Z</dcterms:modified>
</cp:coreProperties>
</file>